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B5A" w:rsidRDefault="00D86B5A" w:rsidP="00D86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PORTEMAN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D86B5A" w:rsidRDefault="00D86B5A" w:rsidP="00D86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B5A" w:rsidRDefault="00D86B5A" w:rsidP="00D86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B5A" w:rsidRDefault="00D86B5A" w:rsidP="00D86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Somerset.  </w:t>
      </w:r>
    </w:p>
    <w:p w:rsidR="00D86B5A" w:rsidRDefault="00D86B5A" w:rsidP="00D86B5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:rsidR="00D86B5A" w:rsidRDefault="00D86B5A" w:rsidP="00D86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B5A" w:rsidRDefault="00D86B5A" w:rsidP="00D86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B5A" w:rsidRDefault="00D86B5A" w:rsidP="00D86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:rsidR="006B2F86" w:rsidRPr="00E71FC3" w:rsidRDefault="00D86B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B5A" w:rsidRDefault="00D86B5A" w:rsidP="00E71FC3">
      <w:pPr>
        <w:spacing w:after="0" w:line="240" w:lineRule="auto"/>
      </w:pPr>
      <w:r>
        <w:separator/>
      </w:r>
    </w:p>
  </w:endnote>
  <w:endnote w:type="continuationSeparator" w:id="0">
    <w:p w:rsidR="00D86B5A" w:rsidRDefault="00D86B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B5A" w:rsidRDefault="00D86B5A" w:rsidP="00E71FC3">
      <w:pPr>
        <w:spacing w:after="0" w:line="240" w:lineRule="auto"/>
      </w:pPr>
      <w:r>
        <w:separator/>
      </w:r>
    </w:p>
  </w:footnote>
  <w:footnote w:type="continuationSeparator" w:id="0">
    <w:p w:rsidR="00D86B5A" w:rsidRDefault="00D86B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B5A"/>
    <w:rsid w:val="001A7C09"/>
    <w:rsid w:val="00577BD5"/>
    <w:rsid w:val="00656CBA"/>
    <w:rsid w:val="006A1F77"/>
    <w:rsid w:val="00733BE7"/>
    <w:rsid w:val="00AB52E8"/>
    <w:rsid w:val="00B16D3F"/>
    <w:rsid w:val="00BB41AC"/>
    <w:rsid w:val="00D86B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2FF558-A722-4CC6-BC80-D8E33A56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B5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2018-04-24T22:08:00Z</dcterms:created>
  <dcterms:modified xsi:type="dcterms:W3CDTF">2018-04-24T22:08:00Z</dcterms:modified>
</cp:coreProperties>
</file>